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A979D" w14:textId="7B045B16" w:rsidR="00135F30" w:rsidRPr="005E6EBB" w:rsidRDefault="00B56832" w:rsidP="00135F30">
      <w:pPr>
        <w:rPr>
          <w:rFonts w:ascii="Cambria" w:hAnsi="Cambria" w:cs="Arial"/>
          <w:sz w:val="22"/>
          <w:szCs w:val="22"/>
          <w:lang w:val="en-GB" w:eastAsia="en-GB"/>
        </w:rPr>
      </w:pPr>
      <w:r w:rsidRPr="005E6EBB">
        <w:rPr>
          <w:rFonts w:ascii="Cambria" w:hAnsi="Cambria" w:cs="Arial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75234" wp14:editId="3431F157">
                <wp:simplePos x="0" y="0"/>
                <wp:positionH relativeFrom="column">
                  <wp:posOffset>0</wp:posOffset>
                </wp:positionH>
                <wp:positionV relativeFrom="paragraph">
                  <wp:posOffset>1921510</wp:posOffset>
                </wp:positionV>
                <wp:extent cx="4594860" cy="3907790"/>
                <wp:effectExtent l="0" t="3810" r="2540" b="0"/>
                <wp:wrapTight wrapText="bothSides">
                  <wp:wrapPolygon edited="0">
                    <wp:start x="-51" y="0"/>
                    <wp:lineTo x="-51" y="21421"/>
                    <wp:lineTo x="21600" y="21421"/>
                    <wp:lineTo x="21600" y="0"/>
                    <wp:lineTo x="-51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4860" cy="390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6CAFE3" w14:textId="77777777" w:rsidR="00804075" w:rsidRPr="00250FD8" w:rsidRDefault="004D5AF8" w:rsidP="0055607C">
                            <w:pPr>
                              <w:rPr>
                                <w:rFonts w:ascii="Cambria" w:hAnsi="Cambria" w:cs="Arial"/>
                                <w:b/>
                                <w:sz w:val="44"/>
                                <w:szCs w:val="48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b/>
                                <w:sz w:val="44"/>
                                <w:szCs w:val="48"/>
                              </w:rPr>
                              <w:t>N</w:t>
                            </w:r>
                            <w:r w:rsidR="003F75CD" w:rsidRPr="00250FD8">
                              <w:rPr>
                                <w:rFonts w:ascii="Cambria" w:hAnsi="Cambria" w:cs="Arial"/>
                                <w:b/>
                                <w:sz w:val="44"/>
                                <w:szCs w:val="48"/>
                              </w:rPr>
                              <w:t>E ODPIRAJ</w:t>
                            </w:r>
                            <w:r w:rsidR="0055607C" w:rsidRPr="00250FD8">
                              <w:rPr>
                                <w:rFonts w:ascii="Cambria" w:hAnsi="Cambria" w:cs="Arial"/>
                                <w:b/>
                                <w:sz w:val="44"/>
                                <w:szCs w:val="48"/>
                              </w:rPr>
                              <w:t xml:space="preserve">! </w:t>
                            </w:r>
                          </w:p>
                          <w:p w14:paraId="56A463BE" w14:textId="77777777" w:rsidR="00804075" w:rsidRPr="00250FD8" w:rsidRDefault="00804075" w:rsidP="003F75CD">
                            <w:pPr>
                              <w:rPr>
                                <w:rFonts w:ascii="Cambria" w:hAnsi="Cambria" w:cs="Arial"/>
                                <w:sz w:val="28"/>
                                <w:szCs w:val="60"/>
                              </w:rPr>
                            </w:pPr>
                          </w:p>
                          <w:p w14:paraId="5C013AE8" w14:textId="4DE787ED" w:rsidR="008B4587" w:rsidRPr="00250FD8" w:rsidRDefault="005E6EBB" w:rsidP="00E03742">
                            <w:pPr>
                              <w:rPr>
                                <w:rFonts w:ascii="Cambria" w:hAnsi="Cambria" w:cs="Arial"/>
                                <w:sz w:val="28"/>
                                <w:szCs w:val="40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sz w:val="28"/>
                                <w:szCs w:val="40"/>
                              </w:rPr>
                              <w:t xml:space="preserve">Natečajna rešitev: </w:t>
                            </w:r>
                            <w:r w:rsidR="005B32D3" w:rsidRPr="00250FD8">
                              <w:rPr>
                                <w:rFonts w:ascii="Cambria" w:hAnsi="Cambria" w:cs="Arial"/>
                                <w:bCs/>
                                <w:sz w:val="28"/>
                                <w:szCs w:val="40"/>
                              </w:rPr>
                              <w:t>Projektiranje - TEMATSKI PARK: ŽIVA PODOBA – REVITALIZACIJA CISTERCIJANSKE KRAJINE z elementi javnega natečaja</w:t>
                            </w:r>
                          </w:p>
                          <w:p w14:paraId="363DAD6C" w14:textId="77777777" w:rsidR="008B4587" w:rsidRPr="00250FD8" w:rsidRDefault="008B4587" w:rsidP="00E03742">
                            <w:pPr>
                              <w:rPr>
                                <w:rFonts w:ascii="Cambria" w:hAnsi="Cambria" w:cs="Arial"/>
                                <w:sz w:val="28"/>
                                <w:szCs w:val="40"/>
                              </w:rPr>
                            </w:pPr>
                          </w:p>
                          <w:p w14:paraId="736491E3" w14:textId="77777777" w:rsidR="00281F67" w:rsidRPr="00250FD8" w:rsidRDefault="008B4587" w:rsidP="008B4587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  <w:sz w:val="44"/>
                                <w:szCs w:val="40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b/>
                                <w:sz w:val="44"/>
                                <w:szCs w:val="40"/>
                              </w:rPr>
                              <w:t>OVOJNICA</w:t>
                            </w:r>
                          </w:p>
                          <w:p w14:paraId="7732EB96" w14:textId="00D7FB1B" w:rsidR="008B4587" w:rsidRPr="00250FD8" w:rsidRDefault="008B4587" w:rsidP="008B4587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  <w:sz w:val="44"/>
                                <w:szCs w:val="40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b/>
                                <w:sz w:val="44"/>
                                <w:szCs w:val="40"/>
                              </w:rPr>
                              <w:t xml:space="preserve">IDEJNA </w:t>
                            </w:r>
                            <w:r w:rsidR="0018457D" w:rsidRPr="00250FD8">
                              <w:rPr>
                                <w:rFonts w:ascii="Cambria" w:hAnsi="Cambria" w:cs="Arial"/>
                                <w:b/>
                                <w:sz w:val="44"/>
                                <w:szCs w:val="40"/>
                              </w:rPr>
                              <w:t>ZASNOVA</w:t>
                            </w:r>
                          </w:p>
                          <w:p w14:paraId="7784D426" w14:textId="77777777" w:rsidR="008B4587" w:rsidRPr="00250FD8" w:rsidRDefault="008B4587" w:rsidP="008B4587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14:paraId="3DCB9CFB" w14:textId="77777777" w:rsidR="008B4587" w:rsidRPr="00250FD8" w:rsidRDefault="008B4587" w:rsidP="008B4587">
                            <w:pPr>
                              <w:jc w:val="center"/>
                              <w:rPr>
                                <w:rFonts w:ascii="Cambria" w:hAnsi="Cambria" w:cs="Arial"/>
                                <w:sz w:val="28"/>
                                <w:szCs w:val="40"/>
                              </w:rPr>
                            </w:pPr>
                          </w:p>
                          <w:p w14:paraId="475227AB" w14:textId="77777777" w:rsidR="008B4587" w:rsidRPr="00250FD8" w:rsidRDefault="008B4587" w:rsidP="008B4587">
                            <w:pPr>
                              <w:jc w:val="center"/>
                              <w:rPr>
                                <w:rFonts w:ascii="Cambria" w:hAnsi="Cambria" w:cs="Arial"/>
                                <w:sz w:val="28"/>
                                <w:szCs w:val="40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sz w:val="28"/>
                                <w:szCs w:val="40"/>
                              </w:rPr>
                              <w:t>Šifra ponudnika: __________________________</w:t>
                            </w:r>
                          </w:p>
                          <w:p w14:paraId="35C8A6D6" w14:textId="77777777" w:rsidR="008B4587" w:rsidRPr="00250FD8" w:rsidRDefault="008B4587" w:rsidP="008B4587">
                            <w:pPr>
                              <w:jc w:val="center"/>
                              <w:rPr>
                                <w:rFonts w:ascii="Century Gothic" w:hAnsi="Century Gothic" w:cs="Arial"/>
                                <w:sz w:val="28"/>
                                <w:szCs w:val="40"/>
                              </w:rPr>
                            </w:pPr>
                          </w:p>
                          <w:p w14:paraId="6DB51FCE" w14:textId="77777777" w:rsidR="008B4587" w:rsidRPr="00250FD8" w:rsidRDefault="008B4587" w:rsidP="008B4587">
                            <w:pPr>
                              <w:jc w:val="center"/>
                              <w:rPr>
                                <w:rFonts w:ascii="Trebuchet MS" w:hAnsi="Trebuchet MS" w:cs="Arial"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07523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51.3pt;width:361.8pt;height:30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" stroked="f">
                <v:textbox>
                  <w:txbxContent>
                    <w:p w14:paraId="1A6CAFE3" w14:textId="77777777" w:rsidR="00804075" w:rsidRPr="00250FD8" w:rsidRDefault="004D5AF8" w:rsidP="0055607C">
                      <w:pPr>
                        <w:rPr>
                          <w:rFonts w:ascii="Cambria" w:hAnsi="Cambria" w:cs="Arial"/>
                          <w:b/>
                          <w:sz w:val="44"/>
                          <w:szCs w:val="48"/>
                        </w:rPr>
                      </w:pPr>
                      <w:r w:rsidRPr="00250FD8">
                        <w:rPr>
                          <w:rFonts w:ascii="Cambria" w:hAnsi="Cambria" w:cs="Arial"/>
                          <w:b/>
                          <w:sz w:val="44"/>
                          <w:szCs w:val="48"/>
                        </w:rPr>
                        <w:t>N</w:t>
                      </w:r>
                      <w:r w:rsidR="003F75CD" w:rsidRPr="00250FD8">
                        <w:rPr>
                          <w:rFonts w:ascii="Cambria" w:hAnsi="Cambria" w:cs="Arial"/>
                          <w:b/>
                          <w:sz w:val="44"/>
                          <w:szCs w:val="48"/>
                        </w:rPr>
                        <w:t>E ODPIRAJ</w:t>
                      </w:r>
                      <w:r w:rsidR="0055607C" w:rsidRPr="00250FD8">
                        <w:rPr>
                          <w:rFonts w:ascii="Cambria" w:hAnsi="Cambria" w:cs="Arial"/>
                          <w:b/>
                          <w:sz w:val="44"/>
                          <w:szCs w:val="48"/>
                        </w:rPr>
                        <w:t xml:space="preserve">! </w:t>
                      </w:r>
                    </w:p>
                    <w:p w14:paraId="56A463BE" w14:textId="77777777" w:rsidR="00804075" w:rsidRPr="00250FD8" w:rsidRDefault="00804075" w:rsidP="003F75CD">
                      <w:pPr>
                        <w:rPr>
                          <w:rFonts w:ascii="Cambria" w:hAnsi="Cambria" w:cs="Arial"/>
                          <w:sz w:val="28"/>
                          <w:szCs w:val="60"/>
                        </w:rPr>
                      </w:pPr>
                    </w:p>
                    <w:p w14:paraId="5C013AE8" w14:textId="4DE787ED" w:rsidR="008B4587" w:rsidRPr="00250FD8" w:rsidRDefault="005E6EBB" w:rsidP="00E03742">
                      <w:pPr>
                        <w:rPr>
                          <w:rFonts w:ascii="Cambria" w:hAnsi="Cambria" w:cs="Arial"/>
                          <w:sz w:val="28"/>
                          <w:szCs w:val="40"/>
                        </w:rPr>
                      </w:pPr>
                      <w:r w:rsidRPr="00250FD8">
                        <w:rPr>
                          <w:rFonts w:ascii="Cambria" w:hAnsi="Cambria" w:cs="Arial"/>
                          <w:sz w:val="28"/>
                          <w:szCs w:val="40"/>
                        </w:rPr>
                        <w:t xml:space="preserve">Natečajna rešitev: </w:t>
                      </w:r>
                      <w:r w:rsidR="005B32D3" w:rsidRPr="00250FD8">
                        <w:rPr>
                          <w:rFonts w:ascii="Cambria" w:hAnsi="Cambria" w:cs="Arial"/>
                          <w:bCs/>
                          <w:sz w:val="28"/>
                          <w:szCs w:val="40"/>
                        </w:rPr>
                        <w:t>Projektiranje - TEMATSKI PARK: ŽIVA PODOBA – REVITALIZACIJA CISTERCIJANSKE KRAJINE z elementi javnega natečaja</w:t>
                      </w:r>
                    </w:p>
                    <w:p w14:paraId="363DAD6C" w14:textId="77777777" w:rsidR="008B4587" w:rsidRPr="00250FD8" w:rsidRDefault="008B4587" w:rsidP="00E03742">
                      <w:pPr>
                        <w:rPr>
                          <w:rFonts w:ascii="Cambria" w:hAnsi="Cambria" w:cs="Arial"/>
                          <w:sz w:val="28"/>
                          <w:szCs w:val="40"/>
                        </w:rPr>
                      </w:pPr>
                    </w:p>
                    <w:p w14:paraId="736491E3" w14:textId="77777777" w:rsidR="00281F67" w:rsidRPr="00250FD8" w:rsidRDefault="008B4587" w:rsidP="008B4587">
                      <w:pPr>
                        <w:jc w:val="center"/>
                        <w:rPr>
                          <w:rFonts w:ascii="Cambria" w:hAnsi="Cambria" w:cs="Arial"/>
                          <w:b/>
                          <w:sz w:val="44"/>
                          <w:szCs w:val="40"/>
                        </w:rPr>
                      </w:pPr>
                      <w:r w:rsidRPr="00250FD8">
                        <w:rPr>
                          <w:rFonts w:ascii="Cambria" w:hAnsi="Cambria" w:cs="Arial"/>
                          <w:b/>
                          <w:sz w:val="44"/>
                          <w:szCs w:val="40"/>
                        </w:rPr>
                        <w:t>OVOJNICA</w:t>
                      </w:r>
                    </w:p>
                    <w:p w14:paraId="7732EB96" w14:textId="00D7FB1B" w:rsidR="008B4587" w:rsidRPr="00250FD8" w:rsidRDefault="008B4587" w:rsidP="008B4587">
                      <w:pPr>
                        <w:jc w:val="center"/>
                        <w:rPr>
                          <w:rFonts w:ascii="Cambria" w:hAnsi="Cambria" w:cs="Arial"/>
                          <w:b/>
                          <w:sz w:val="44"/>
                          <w:szCs w:val="40"/>
                        </w:rPr>
                      </w:pPr>
                      <w:r w:rsidRPr="00250FD8">
                        <w:rPr>
                          <w:rFonts w:ascii="Cambria" w:hAnsi="Cambria" w:cs="Arial"/>
                          <w:b/>
                          <w:sz w:val="44"/>
                          <w:szCs w:val="40"/>
                        </w:rPr>
                        <w:t xml:space="preserve">IDEJNA </w:t>
                      </w:r>
                      <w:r w:rsidR="0018457D" w:rsidRPr="00250FD8">
                        <w:rPr>
                          <w:rFonts w:ascii="Cambria" w:hAnsi="Cambria" w:cs="Arial"/>
                          <w:b/>
                          <w:sz w:val="44"/>
                          <w:szCs w:val="40"/>
                        </w:rPr>
                        <w:t>ZASNOVA</w:t>
                      </w:r>
                    </w:p>
                    <w:p w14:paraId="7784D426" w14:textId="77777777" w:rsidR="008B4587" w:rsidRPr="00250FD8" w:rsidRDefault="008B4587" w:rsidP="008B4587">
                      <w:pPr>
                        <w:jc w:val="center"/>
                        <w:rPr>
                          <w:rFonts w:ascii="Cambria" w:hAnsi="Cambria" w:cs="Arial"/>
                          <w:b/>
                          <w:sz w:val="28"/>
                          <w:szCs w:val="40"/>
                        </w:rPr>
                      </w:pPr>
                    </w:p>
                    <w:p w14:paraId="3DCB9CFB" w14:textId="77777777" w:rsidR="008B4587" w:rsidRPr="00250FD8" w:rsidRDefault="008B4587" w:rsidP="008B4587">
                      <w:pPr>
                        <w:jc w:val="center"/>
                        <w:rPr>
                          <w:rFonts w:ascii="Cambria" w:hAnsi="Cambria" w:cs="Arial"/>
                          <w:sz w:val="28"/>
                          <w:szCs w:val="40"/>
                        </w:rPr>
                      </w:pPr>
                    </w:p>
                    <w:p w14:paraId="475227AB" w14:textId="77777777" w:rsidR="008B4587" w:rsidRPr="00250FD8" w:rsidRDefault="008B4587" w:rsidP="008B4587">
                      <w:pPr>
                        <w:jc w:val="center"/>
                        <w:rPr>
                          <w:rFonts w:ascii="Cambria" w:hAnsi="Cambria" w:cs="Arial"/>
                          <w:sz w:val="28"/>
                          <w:szCs w:val="40"/>
                        </w:rPr>
                      </w:pPr>
                      <w:r w:rsidRPr="00250FD8">
                        <w:rPr>
                          <w:rFonts w:ascii="Cambria" w:hAnsi="Cambria" w:cs="Arial"/>
                          <w:sz w:val="28"/>
                          <w:szCs w:val="40"/>
                        </w:rPr>
                        <w:t>Šifra ponudnika: __________________________</w:t>
                      </w:r>
                    </w:p>
                    <w:p w14:paraId="35C8A6D6" w14:textId="77777777" w:rsidR="008B4587" w:rsidRPr="00250FD8" w:rsidRDefault="008B4587" w:rsidP="008B4587">
                      <w:pPr>
                        <w:jc w:val="center"/>
                        <w:rPr>
                          <w:rFonts w:ascii="Century Gothic" w:hAnsi="Century Gothic" w:cs="Arial"/>
                          <w:sz w:val="28"/>
                          <w:szCs w:val="40"/>
                        </w:rPr>
                      </w:pPr>
                    </w:p>
                    <w:p w14:paraId="6DB51FCE" w14:textId="77777777" w:rsidR="008B4587" w:rsidRPr="00250FD8" w:rsidRDefault="008B4587" w:rsidP="008B4587">
                      <w:pPr>
                        <w:jc w:val="center"/>
                        <w:rPr>
                          <w:rFonts w:ascii="Trebuchet MS" w:hAnsi="Trebuchet MS" w:cs="Arial"/>
                          <w:sz w:val="28"/>
                          <w:szCs w:val="4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5E6EBB">
        <w:rPr>
          <w:rFonts w:ascii="Cambria" w:hAnsi="Cambria" w:cs="Arial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E96B95" wp14:editId="41083F4E">
                <wp:simplePos x="0" y="0"/>
                <wp:positionH relativeFrom="column">
                  <wp:posOffset>0</wp:posOffset>
                </wp:positionH>
                <wp:positionV relativeFrom="paragraph">
                  <wp:posOffset>-48260</wp:posOffset>
                </wp:positionV>
                <wp:extent cx="8801100" cy="5257800"/>
                <wp:effectExtent l="0" t="254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8801100" cy="525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2C16E75B" id="AutoShape_x0020_2" o:spid="_x0000_s1026" style="position:absolute;margin-left:0;margin-top:-3.75pt;width:693pt;height:41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" filled="f" stroked="f">
                <o:lock v:ext="edit" aspectratio="t" text="t"/>
                <w10:wrap type="tight"/>
              </v:rect>
            </w:pict>
          </mc:Fallback>
        </mc:AlternateContent>
      </w:r>
      <w:r w:rsidRPr="005E6EBB">
        <w:rPr>
          <w:rFonts w:ascii="Cambria" w:hAnsi="Cambria" w:cs="Arial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D1130A" wp14:editId="28350340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3543935" cy="1371600"/>
                <wp:effectExtent l="0" t="5715" r="0" b="0"/>
                <wp:wrapTight wrapText="bothSides">
                  <wp:wrapPolygon edited="0">
                    <wp:start x="-58" y="0"/>
                    <wp:lineTo x="-58" y="21300"/>
                    <wp:lineTo x="21600" y="21300"/>
                    <wp:lineTo x="21600" y="0"/>
                    <wp:lineTo x="-58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93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E799F" w14:textId="77777777" w:rsidR="000B1748" w:rsidRPr="00250FD8" w:rsidRDefault="000B1748" w:rsidP="008B4587">
                            <w:pPr>
                              <w:pBdr>
                                <w:bottom w:val="single" w:sz="4" w:space="0" w:color="auto"/>
                              </w:pBdr>
                              <w:jc w:val="center"/>
                              <w:rPr>
                                <w:rFonts w:ascii="Cambria" w:hAnsi="Cambria" w:cs="Arial"/>
                                <w:smallCaps/>
                              </w:rPr>
                            </w:pPr>
                          </w:p>
                          <w:p w14:paraId="12FCBD81" w14:textId="41F335FD" w:rsidR="004D5AF8" w:rsidRPr="00250FD8" w:rsidRDefault="008B4587" w:rsidP="008B4587">
                            <w:pPr>
                              <w:pBdr>
                                <w:bottom w:val="single" w:sz="4" w:space="0" w:color="auto"/>
                              </w:pBdr>
                              <w:rPr>
                                <w:rFonts w:ascii="Cambria" w:hAnsi="Cambria" w:cs="Arial"/>
                                <w:smallCaps/>
                                <w:sz w:val="30"/>
                                <w:szCs w:val="30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smallCaps/>
                                <w:sz w:val="30"/>
                                <w:szCs w:val="30"/>
                              </w:rPr>
                              <w:t>POŠILJATELJ:</w:t>
                            </w:r>
                            <w:r w:rsidR="00BA68AB" w:rsidRPr="00250FD8">
                              <w:rPr>
                                <w:rFonts w:ascii="Cambria" w:hAnsi="Cambria" w:cs="Arial"/>
                                <w:smallCaps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1EFFC17E" w14:textId="77777777" w:rsidR="005B32D3" w:rsidRPr="00250FD8" w:rsidRDefault="005B32D3" w:rsidP="005B32D3">
                            <w:pPr>
                              <w:tabs>
                                <w:tab w:val="left" w:pos="720"/>
                              </w:tabs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</w:pPr>
                            <w:bookmarkStart w:id="0" w:name="_Hlk114725820"/>
                            <w:r w:rsidRPr="00250FD8"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  <w:t xml:space="preserve">OBČINA KOSTANJEVICA NA KRKI </w:t>
                            </w:r>
                          </w:p>
                          <w:p w14:paraId="54AEBEFC" w14:textId="77777777" w:rsidR="005B32D3" w:rsidRPr="00250FD8" w:rsidRDefault="005B32D3" w:rsidP="005B32D3">
                            <w:pPr>
                              <w:tabs>
                                <w:tab w:val="left" w:pos="720"/>
                              </w:tabs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</w:pPr>
                            <w:r w:rsidRPr="00250FD8"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  <w:t>LJUBLJANSKA CESTA 7</w:t>
                            </w:r>
                          </w:p>
                          <w:p w14:paraId="4EE1BCF0" w14:textId="77777777" w:rsidR="005B32D3" w:rsidRPr="00250FD8" w:rsidRDefault="005B32D3" w:rsidP="005B32D3">
                            <w:pPr>
                              <w:tabs>
                                <w:tab w:val="left" w:pos="720"/>
                              </w:tabs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</w:pPr>
                            <w:r w:rsidRPr="00250FD8"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  <w:t xml:space="preserve">8311 KOSTANJEVICA NA KRKI </w:t>
                            </w:r>
                            <w:bookmarkEnd w:id="0"/>
                          </w:p>
                          <w:p w14:paraId="2867AA4D" w14:textId="77777777" w:rsidR="004D5AF8" w:rsidRPr="00250FD8" w:rsidRDefault="004D5AF8" w:rsidP="008B4587">
                            <w:pPr>
                              <w:tabs>
                                <w:tab w:val="left" w:pos="720"/>
                              </w:tabs>
                              <w:jc w:val="center"/>
                              <w:rPr>
                                <w:rFonts w:ascii="Century Gothic" w:hAnsi="Century Gothic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1130A" id="Text Box 5" o:spid="_x0000_s1027" type="#_x0000_t202" style="position:absolute;margin-left:0;margin-top:.45pt;width:279.0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" stroked="f">
                <v:textbox>
                  <w:txbxContent>
                    <w:p w14:paraId="752E799F" w14:textId="77777777" w:rsidR="000B1748" w:rsidRPr="00250FD8" w:rsidRDefault="000B1748" w:rsidP="008B4587">
                      <w:pPr>
                        <w:pBdr>
                          <w:bottom w:val="single" w:sz="4" w:space="0" w:color="auto"/>
                        </w:pBdr>
                        <w:jc w:val="center"/>
                        <w:rPr>
                          <w:rFonts w:ascii="Cambria" w:hAnsi="Cambria" w:cs="Arial"/>
                          <w:smallCaps/>
                        </w:rPr>
                      </w:pPr>
                    </w:p>
                    <w:p w14:paraId="12FCBD81" w14:textId="41F335FD" w:rsidR="004D5AF8" w:rsidRPr="00250FD8" w:rsidRDefault="008B4587" w:rsidP="008B4587">
                      <w:pPr>
                        <w:pBdr>
                          <w:bottom w:val="single" w:sz="4" w:space="0" w:color="auto"/>
                        </w:pBdr>
                        <w:rPr>
                          <w:rFonts w:ascii="Cambria" w:hAnsi="Cambria" w:cs="Arial"/>
                          <w:smallCaps/>
                          <w:sz w:val="30"/>
                          <w:szCs w:val="30"/>
                        </w:rPr>
                      </w:pPr>
                      <w:r w:rsidRPr="00250FD8">
                        <w:rPr>
                          <w:rFonts w:ascii="Cambria" w:hAnsi="Cambria" w:cs="Arial"/>
                          <w:smallCaps/>
                          <w:sz w:val="30"/>
                          <w:szCs w:val="30"/>
                        </w:rPr>
                        <w:t>POŠILJATELJ:</w:t>
                      </w:r>
                      <w:r w:rsidR="00BA68AB" w:rsidRPr="00250FD8">
                        <w:rPr>
                          <w:rFonts w:ascii="Cambria" w:hAnsi="Cambria" w:cs="Arial"/>
                          <w:smallCaps/>
                          <w:sz w:val="30"/>
                          <w:szCs w:val="30"/>
                        </w:rPr>
                        <w:t xml:space="preserve"> </w:t>
                      </w:r>
                    </w:p>
                    <w:p w14:paraId="1EFFC17E" w14:textId="77777777" w:rsidR="005B32D3" w:rsidRPr="00250FD8" w:rsidRDefault="005B32D3" w:rsidP="005B32D3">
                      <w:pPr>
                        <w:tabs>
                          <w:tab w:val="left" w:pos="720"/>
                        </w:tabs>
                        <w:rPr>
                          <w:rFonts w:ascii="Cambria" w:hAnsi="Cambria"/>
                          <w:sz w:val="30"/>
                          <w:szCs w:val="30"/>
                        </w:rPr>
                      </w:pPr>
                      <w:bookmarkStart w:id="1" w:name="_Hlk114725820"/>
                      <w:r w:rsidRPr="00250FD8">
                        <w:rPr>
                          <w:rFonts w:ascii="Cambria" w:hAnsi="Cambria"/>
                          <w:sz w:val="30"/>
                          <w:szCs w:val="30"/>
                        </w:rPr>
                        <w:t xml:space="preserve">OBČINA KOSTANJEVICA NA KRKI </w:t>
                      </w:r>
                    </w:p>
                    <w:p w14:paraId="54AEBEFC" w14:textId="77777777" w:rsidR="005B32D3" w:rsidRPr="00250FD8" w:rsidRDefault="005B32D3" w:rsidP="005B32D3">
                      <w:pPr>
                        <w:tabs>
                          <w:tab w:val="left" w:pos="720"/>
                        </w:tabs>
                        <w:rPr>
                          <w:rFonts w:ascii="Cambria" w:hAnsi="Cambria"/>
                          <w:sz w:val="30"/>
                          <w:szCs w:val="30"/>
                        </w:rPr>
                      </w:pPr>
                      <w:r w:rsidRPr="00250FD8">
                        <w:rPr>
                          <w:rFonts w:ascii="Cambria" w:hAnsi="Cambria"/>
                          <w:sz w:val="30"/>
                          <w:szCs w:val="30"/>
                        </w:rPr>
                        <w:t>LJUBLJANSKA CESTA 7</w:t>
                      </w:r>
                    </w:p>
                    <w:p w14:paraId="4EE1BCF0" w14:textId="77777777" w:rsidR="005B32D3" w:rsidRPr="00250FD8" w:rsidRDefault="005B32D3" w:rsidP="005B32D3">
                      <w:pPr>
                        <w:tabs>
                          <w:tab w:val="left" w:pos="720"/>
                        </w:tabs>
                        <w:rPr>
                          <w:rFonts w:ascii="Cambria" w:hAnsi="Cambria"/>
                          <w:sz w:val="30"/>
                          <w:szCs w:val="30"/>
                        </w:rPr>
                      </w:pPr>
                      <w:r w:rsidRPr="00250FD8">
                        <w:rPr>
                          <w:rFonts w:ascii="Cambria" w:hAnsi="Cambria"/>
                          <w:sz w:val="30"/>
                          <w:szCs w:val="30"/>
                        </w:rPr>
                        <w:t xml:space="preserve">8311 KOSTANJEVICA NA KRKI </w:t>
                      </w:r>
                      <w:bookmarkEnd w:id="1"/>
                    </w:p>
                    <w:p w14:paraId="2867AA4D" w14:textId="77777777" w:rsidR="004D5AF8" w:rsidRPr="00250FD8" w:rsidRDefault="004D5AF8" w:rsidP="008B4587">
                      <w:pPr>
                        <w:tabs>
                          <w:tab w:val="left" w:pos="720"/>
                        </w:tabs>
                        <w:jc w:val="center"/>
                        <w:rPr>
                          <w:rFonts w:ascii="Century Gothic" w:hAnsi="Century Gothic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5E6EBB">
        <w:rPr>
          <w:rFonts w:ascii="Cambria" w:hAnsi="Cambria" w:cs="Arial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D42D4B" wp14:editId="690297A0">
                <wp:simplePos x="0" y="0"/>
                <wp:positionH relativeFrom="column">
                  <wp:posOffset>5143500</wp:posOffset>
                </wp:positionH>
                <wp:positionV relativeFrom="paragraph">
                  <wp:posOffset>2863215</wp:posOffset>
                </wp:positionV>
                <wp:extent cx="3657600" cy="2400300"/>
                <wp:effectExtent l="0" t="5715" r="0" b="0"/>
                <wp:wrapTight wrapText="bothSides">
                  <wp:wrapPolygon edited="0">
                    <wp:start x="-56" y="0"/>
                    <wp:lineTo x="-56" y="21429"/>
                    <wp:lineTo x="21600" y="21429"/>
                    <wp:lineTo x="21600" y="0"/>
                    <wp:lineTo x="-56" y="0"/>
                  </wp:wrapPolygon>
                </wp:wrapTight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84068D" w14:textId="77777777" w:rsidR="004D5AF8" w:rsidRPr="00250FD8" w:rsidRDefault="00842A75" w:rsidP="0055607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Cambria" w:hAnsi="Cambria" w:cs="Arial"/>
                                <w:b/>
                                <w:sz w:val="30"/>
                                <w:szCs w:val="30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b/>
                                <w:sz w:val="30"/>
                                <w:szCs w:val="30"/>
                              </w:rPr>
                              <w:t>V</w:t>
                            </w:r>
                            <w:r w:rsidRPr="00250FD8">
                              <w:rPr>
                                <w:rFonts w:ascii="Cambria" w:hAnsi="Cambria" w:cs="Arial"/>
                                <w:b/>
                                <w:smallCaps/>
                                <w:sz w:val="30"/>
                                <w:szCs w:val="30"/>
                              </w:rPr>
                              <w:t>LOŽIŠČE</w:t>
                            </w:r>
                          </w:p>
                          <w:p w14:paraId="0EFC09BF" w14:textId="77777777" w:rsidR="00842A75" w:rsidRPr="00250FD8" w:rsidRDefault="00842A75" w:rsidP="007F14F3">
                            <w:pPr>
                              <w:pBdr>
                                <w:top w:val="single" w:sz="4" w:space="1" w:color="7F7F7F"/>
                              </w:pBdr>
                              <w:jc w:val="center"/>
                              <w:rPr>
                                <w:rFonts w:ascii="Cambria" w:hAnsi="Cambria" w:cs="Arial"/>
                                <w:sz w:val="30"/>
                                <w:szCs w:val="30"/>
                              </w:rPr>
                            </w:pPr>
                          </w:p>
                          <w:p w14:paraId="760E928A" w14:textId="53CF4197" w:rsidR="00E03742" w:rsidRPr="00250FD8" w:rsidRDefault="007A238D" w:rsidP="00E03742">
                            <w:pPr>
                              <w:spacing w:line="360" w:lineRule="auto"/>
                              <w:ind w:left="284"/>
                              <w:rPr>
                                <w:rFonts w:ascii="Cambria" w:hAnsi="Cambria" w:cs="Arial"/>
                                <w:sz w:val="30"/>
                                <w:szCs w:val="30"/>
                              </w:rPr>
                            </w:pPr>
                            <w:r w:rsidRPr="00250FD8">
                              <w:rPr>
                                <w:rFonts w:ascii="Cambria" w:hAnsi="Cambria" w:cs="Arial"/>
                                <w:sz w:val="30"/>
                                <w:szCs w:val="30"/>
                              </w:rPr>
                              <w:t xml:space="preserve">OBČINA </w:t>
                            </w:r>
                            <w:r w:rsidR="005B32D3" w:rsidRPr="00250FD8"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  <w:t>KOSTANJEVICA NA KRKI</w:t>
                            </w:r>
                          </w:p>
                          <w:p w14:paraId="2818B424" w14:textId="6B1CE464" w:rsidR="00E03742" w:rsidRPr="00250FD8" w:rsidRDefault="005B32D3" w:rsidP="00E03742">
                            <w:pPr>
                              <w:spacing w:line="360" w:lineRule="auto"/>
                              <w:ind w:left="284"/>
                              <w:rPr>
                                <w:rFonts w:ascii="Cambria" w:hAnsi="Cambria" w:cs="Arial"/>
                                <w:sz w:val="30"/>
                                <w:szCs w:val="30"/>
                              </w:rPr>
                            </w:pPr>
                            <w:r w:rsidRPr="00250FD8"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  <w:t>LJUBLJANSKA CESTA 7</w:t>
                            </w:r>
                          </w:p>
                          <w:p w14:paraId="5E73BAA2" w14:textId="3E4A6901" w:rsidR="005B32D3" w:rsidRPr="00250FD8" w:rsidRDefault="005B32D3" w:rsidP="005B32D3">
                            <w:pPr>
                              <w:tabs>
                                <w:tab w:val="left" w:pos="720"/>
                              </w:tabs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</w:pPr>
                            <w:r w:rsidRPr="00250FD8"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  <w:t xml:space="preserve">     8311 KOSTANJEVICA NA KRKI </w:t>
                            </w:r>
                          </w:p>
                          <w:p w14:paraId="56C3943B" w14:textId="0069306F" w:rsidR="004D5AF8" w:rsidRPr="00250FD8" w:rsidRDefault="004D5AF8" w:rsidP="005B32D3">
                            <w:pPr>
                              <w:spacing w:line="360" w:lineRule="auto"/>
                              <w:ind w:left="284"/>
                              <w:rPr>
                                <w:rFonts w:ascii="Cambria" w:hAnsi="Cambria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42D4B" id="Text Box 4" o:spid="_x0000_s1028" type="#_x0000_t202" style="position:absolute;margin-left:405pt;margin-top:225.45pt;width:4in;height:18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" stroked="f">
                <v:textbox>
                  <w:txbxContent>
                    <w:p w14:paraId="2784068D" w14:textId="77777777" w:rsidR="004D5AF8" w:rsidRPr="00250FD8" w:rsidRDefault="00842A75" w:rsidP="0055607C">
                      <w:pPr>
                        <w:pBdr>
                          <w:bottom w:val="single" w:sz="12" w:space="1" w:color="auto"/>
                        </w:pBdr>
                        <w:rPr>
                          <w:rFonts w:ascii="Cambria" w:hAnsi="Cambria" w:cs="Arial"/>
                          <w:b/>
                          <w:sz w:val="30"/>
                          <w:szCs w:val="30"/>
                        </w:rPr>
                      </w:pPr>
                      <w:r w:rsidRPr="00250FD8">
                        <w:rPr>
                          <w:rFonts w:ascii="Cambria" w:hAnsi="Cambria" w:cs="Arial"/>
                          <w:b/>
                          <w:sz w:val="30"/>
                          <w:szCs w:val="30"/>
                        </w:rPr>
                        <w:t>V</w:t>
                      </w:r>
                      <w:r w:rsidRPr="00250FD8">
                        <w:rPr>
                          <w:rFonts w:ascii="Cambria" w:hAnsi="Cambria" w:cs="Arial"/>
                          <w:b/>
                          <w:smallCaps/>
                          <w:sz w:val="30"/>
                          <w:szCs w:val="30"/>
                        </w:rPr>
                        <w:t>LOŽIŠČE</w:t>
                      </w:r>
                    </w:p>
                    <w:p w14:paraId="0EFC09BF" w14:textId="77777777" w:rsidR="00842A75" w:rsidRPr="00250FD8" w:rsidRDefault="00842A75" w:rsidP="007F14F3">
                      <w:pPr>
                        <w:pBdr>
                          <w:top w:val="single" w:sz="4" w:space="1" w:color="7F7F7F"/>
                        </w:pBdr>
                        <w:jc w:val="center"/>
                        <w:rPr>
                          <w:rFonts w:ascii="Cambria" w:hAnsi="Cambria" w:cs="Arial"/>
                          <w:sz w:val="30"/>
                          <w:szCs w:val="30"/>
                        </w:rPr>
                      </w:pPr>
                    </w:p>
                    <w:p w14:paraId="760E928A" w14:textId="53CF4197" w:rsidR="00E03742" w:rsidRPr="00250FD8" w:rsidRDefault="007A238D" w:rsidP="00E03742">
                      <w:pPr>
                        <w:spacing w:line="360" w:lineRule="auto"/>
                        <w:ind w:left="284"/>
                        <w:rPr>
                          <w:rFonts w:ascii="Cambria" w:hAnsi="Cambria" w:cs="Arial"/>
                          <w:sz w:val="30"/>
                          <w:szCs w:val="30"/>
                        </w:rPr>
                      </w:pPr>
                      <w:r w:rsidRPr="00250FD8">
                        <w:rPr>
                          <w:rFonts w:ascii="Cambria" w:hAnsi="Cambria" w:cs="Arial"/>
                          <w:sz w:val="30"/>
                          <w:szCs w:val="30"/>
                        </w:rPr>
                        <w:t xml:space="preserve">OBČINA </w:t>
                      </w:r>
                      <w:r w:rsidR="005B32D3" w:rsidRPr="00250FD8">
                        <w:rPr>
                          <w:rFonts w:ascii="Cambria" w:hAnsi="Cambria"/>
                          <w:sz w:val="30"/>
                          <w:szCs w:val="30"/>
                        </w:rPr>
                        <w:t>KOSTANJEVICA NA KRKI</w:t>
                      </w:r>
                    </w:p>
                    <w:p w14:paraId="2818B424" w14:textId="6B1CE464" w:rsidR="00E03742" w:rsidRPr="00250FD8" w:rsidRDefault="005B32D3" w:rsidP="00E03742">
                      <w:pPr>
                        <w:spacing w:line="360" w:lineRule="auto"/>
                        <w:ind w:left="284"/>
                        <w:rPr>
                          <w:rFonts w:ascii="Cambria" w:hAnsi="Cambria" w:cs="Arial"/>
                          <w:sz w:val="30"/>
                          <w:szCs w:val="30"/>
                        </w:rPr>
                      </w:pPr>
                      <w:r w:rsidRPr="00250FD8">
                        <w:rPr>
                          <w:rFonts w:ascii="Cambria" w:hAnsi="Cambria"/>
                          <w:sz w:val="30"/>
                          <w:szCs w:val="30"/>
                        </w:rPr>
                        <w:t>LJUBLJANSKA CESTA 7</w:t>
                      </w:r>
                    </w:p>
                    <w:p w14:paraId="5E73BAA2" w14:textId="3E4A6901" w:rsidR="005B32D3" w:rsidRPr="00250FD8" w:rsidRDefault="005B32D3" w:rsidP="005B32D3">
                      <w:pPr>
                        <w:tabs>
                          <w:tab w:val="left" w:pos="720"/>
                        </w:tabs>
                        <w:rPr>
                          <w:rFonts w:ascii="Cambria" w:hAnsi="Cambria"/>
                          <w:sz w:val="30"/>
                          <w:szCs w:val="30"/>
                        </w:rPr>
                      </w:pPr>
                      <w:r w:rsidRPr="00250FD8">
                        <w:rPr>
                          <w:rFonts w:ascii="Cambria" w:hAnsi="Cambria"/>
                          <w:sz w:val="30"/>
                          <w:szCs w:val="30"/>
                        </w:rPr>
                        <w:t xml:space="preserve">     8311 KOSTANJEVICA NA KRKI </w:t>
                      </w:r>
                    </w:p>
                    <w:p w14:paraId="56C3943B" w14:textId="0069306F" w:rsidR="004D5AF8" w:rsidRPr="00250FD8" w:rsidRDefault="004D5AF8" w:rsidP="005B32D3">
                      <w:pPr>
                        <w:spacing w:line="360" w:lineRule="auto"/>
                        <w:ind w:left="284"/>
                        <w:rPr>
                          <w:rFonts w:ascii="Cambria" w:hAnsi="Cambria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135F30" w:rsidRPr="005E6EBB" w:rsidSect="00196F96">
      <w:headerReference w:type="default" r:id="rId8"/>
      <w:footerReference w:type="default" r:id="rId9"/>
      <w:pgSz w:w="16838" w:h="11906" w:orient="landscape"/>
      <w:pgMar w:top="170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6DD48" w14:textId="77777777" w:rsidR="00C218E5" w:rsidRDefault="00C218E5">
      <w:r>
        <w:separator/>
      </w:r>
    </w:p>
  </w:endnote>
  <w:endnote w:type="continuationSeparator" w:id="0">
    <w:p w14:paraId="529BD2D9" w14:textId="77777777" w:rsidR="00C218E5" w:rsidRDefault="00C2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5B2F" w14:textId="77777777" w:rsidR="002C4929" w:rsidRDefault="002C4929" w:rsidP="002C4929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B8244" w14:textId="77777777" w:rsidR="00C218E5" w:rsidRDefault="00C218E5">
      <w:r>
        <w:separator/>
      </w:r>
    </w:p>
  </w:footnote>
  <w:footnote w:type="continuationSeparator" w:id="0">
    <w:p w14:paraId="64CE2118" w14:textId="77777777" w:rsidR="00C218E5" w:rsidRDefault="00C21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0C4A6" w14:textId="503B6CD6" w:rsidR="00227028" w:rsidRDefault="008C1F68" w:rsidP="002B39BC">
    <w:pPr>
      <w:pStyle w:val="Glava"/>
      <w:tabs>
        <w:tab w:val="clear" w:pos="4536"/>
        <w:tab w:val="clear" w:pos="9072"/>
        <w:tab w:val="center" w:pos="4962"/>
        <w:tab w:val="right" w:pos="9781"/>
      </w:tabs>
      <w:ind w:right="-1188"/>
      <w:jc w:val="center"/>
    </w:pPr>
    <w:r w:rsidRPr="008C1F68">
      <w:drawing>
        <wp:inline distT="0" distB="0" distL="0" distR="0" wp14:anchorId="12CB3479" wp14:editId="18A8BA8F">
          <wp:extent cx="6630325" cy="752580"/>
          <wp:effectExtent l="0" t="0" r="0" b="9525"/>
          <wp:docPr id="122968559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6855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30325" cy="752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150287" w14:textId="77777777" w:rsidR="004941E1" w:rsidRPr="00227028" w:rsidRDefault="004941E1" w:rsidP="002270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10EB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EE318D"/>
    <w:multiLevelType w:val="hybridMultilevel"/>
    <w:tmpl w:val="400C64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4451"/>
    <w:multiLevelType w:val="hybridMultilevel"/>
    <w:tmpl w:val="541E728A"/>
    <w:lvl w:ilvl="0" w:tplc="1C28B14C">
      <w:numFmt w:val="bullet"/>
      <w:lvlText w:val="•"/>
      <w:lvlJc w:val="left"/>
      <w:pPr>
        <w:ind w:left="1065" w:hanging="705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810F3"/>
    <w:multiLevelType w:val="hybridMultilevel"/>
    <w:tmpl w:val="5FE66E24"/>
    <w:lvl w:ilvl="0" w:tplc="283263EA">
      <w:start w:val="135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388606">
    <w:abstractNumId w:val="0"/>
  </w:num>
  <w:num w:numId="2" w16cid:durableId="742289986">
    <w:abstractNumId w:val="3"/>
  </w:num>
  <w:num w:numId="3" w16cid:durableId="1050033421">
    <w:abstractNumId w:val="1"/>
  </w:num>
  <w:num w:numId="4" w16cid:durableId="718554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AF8"/>
    <w:rsid w:val="00013D23"/>
    <w:rsid w:val="0005166B"/>
    <w:rsid w:val="00056F86"/>
    <w:rsid w:val="00057591"/>
    <w:rsid w:val="000674EF"/>
    <w:rsid w:val="00080B06"/>
    <w:rsid w:val="000863C6"/>
    <w:rsid w:val="0009328B"/>
    <w:rsid w:val="0009750C"/>
    <w:rsid w:val="000B1748"/>
    <w:rsid w:val="000D27B4"/>
    <w:rsid w:val="000E3778"/>
    <w:rsid w:val="000F5BEA"/>
    <w:rsid w:val="0013214C"/>
    <w:rsid w:val="00135F30"/>
    <w:rsid w:val="001406A5"/>
    <w:rsid w:val="00144F0B"/>
    <w:rsid w:val="001676BC"/>
    <w:rsid w:val="00170654"/>
    <w:rsid w:val="001820AF"/>
    <w:rsid w:val="001827C3"/>
    <w:rsid w:val="0018457D"/>
    <w:rsid w:val="00190E38"/>
    <w:rsid w:val="00196F96"/>
    <w:rsid w:val="001A452C"/>
    <w:rsid w:val="001B23CD"/>
    <w:rsid w:val="001B4AB4"/>
    <w:rsid w:val="001E704F"/>
    <w:rsid w:val="001F1CDF"/>
    <w:rsid w:val="00205BAA"/>
    <w:rsid w:val="00222BF8"/>
    <w:rsid w:val="00227028"/>
    <w:rsid w:val="00236E57"/>
    <w:rsid w:val="00250FD8"/>
    <w:rsid w:val="00266DDF"/>
    <w:rsid w:val="00274843"/>
    <w:rsid w:val="00281F67"/>
    <w:rsid w:val="002B220A"/>
    <w:rsid w:val="002B39BC"/>
    <w:rsid w:val="002C4340"/>
    <w:rsid w:val="002C4929"/>
    <w:rsid w:val="002D1781"/>
    <w:rsid w:val="003072BE"/>
    <w:rsid w:val="0032309B"/>
    <w:rsid w:val="00366F95"/>
    <w:rsid w:val="003965AB"/>
    <w:rsid w:val="003A14D3"/>
    <w:rsid w:val="003B02C3"/>
    <w:rsid w:val="003B1BED"/>
    <w:rsid w:val="003D1BA4"/>
    <w:rsid w:val="003D4BF7"/>
    <w:rsid w:val="003E72A3"/>
    <w:rsid w:val="003F2E48"/>
    <w:rsid w:val="003F75CD"/>
    <w:rsid w:val="004111AB"/>
    <w:rsid w:val="00412CB5"/>
    <w:rsid w:val="00412CC8"/>
    <w:rsid w:val="004203ED"/>
    <w:rsid w:val="00432EB2"/>
    <w:rsid w:val="004574FD"/>
    <w:rsid w:val="004735DA"/>
    <w:rsid w:val="0048423D"/>
    <w:rsid w:val="00486ED1"/>
    <w:rsid w:val="004941E1"/>
    <w:rsid w:val="004A120C"/>
    <w:rsid w:val="004A5ACD"/>
    <w:rsid w:val="004D5AF8"/>
    <w:rsid w:val="004F24A6"/>
    <w:rsid w:val="00552261"/>
    <w:rsid w:val="00554675"/>
    <w:rsid w:val="0055607C"/>
    <w:rsid w:val="005713EE"/>
    <w:rsid w:val="00582FE0"/>
    <w:rsid w:val="00593A88"/>
    <w:rsid w:val="005A6849"/>
    <w:rsid w:val="005B32D3"/>
    <w:rsid w:val="005C47D5"/>
    <w:rsid w:val="005C4E9C"/>
    <w:rsid w:val="005E6EBB"/>
    <w:rsid w:val="0061287C"/>
    <w:rsid w:val="0064011C"/>
    <w:rsid w:val="0065146C"/>
    <w:rsid w:val="00681EFE"/>
    <w:rsid w:val="0069044D"/>
    <w:rsid w:val="006B2E58"/>
    <w:rsid w:val="006C5920"/>
    <w:rsid w:val="006D40AE"/>
    <w:rsid w:val="00710BA8"/>
    <w:rsid w:val="00757088"/>
    <w:rsid w:val="007775D1"/>
    <w:rsid w:val="0079703A"/>
    <w:rsid w:val="007A238D"/>
    <w:rsid w:val="007B0577"/>
    <w:rsid w:val="007B378A"/>
    <w:rsid w:val="007E4C72"/>
    <w:rsid w:val="007F14F3"/>
    <w:rsid w:val="007F2EDC"/>
    <w:rsid w:val="00804075"/>
    <w:rsid w:val="00833081"/>
    <w:rsid w:val="00835210"/>
    <w:rsid w:val="00842A75"/>
    <w:rsid w:val="00886B7D"/>
    <w:rsid w:val="008878A7"/>
    <w:rsid w:val="008B4587"/>
    <w:rsid w:val="008B66DE"/>
    <w:rsid w:val="008C1F68"/>
    <w:rsid w:val="0096124F"/>
    <w:rsid w:val="009709B4"/>
    <w:rsid w:val="009A2DFF"/>
    <w:rsid w:val="009B6758"/>
    <w:rsid w:val="009C3F35"/>
    <w:rsid w:val="009E3EB5"/>
    <w:rsid w:val="00A008AA"/>
    <w:rsid w:val="00A16EA5"/>
    <w:rsid w:val="00A71BCF"/>
    <w:rsid w:val="00A80096"/>
    <w:rsid w:val="00AB7C0C"/>
    <w:rsid w:val="00AE3988"/>
    <w:rsid w:val="00AE5190"/>
    <w:rsid w:val="00AF0E3B"/>
    <w:rsid w:val="00AF471A"/>
    <w:rsid w:val="00AF7242"/>
    <w:rsid w:val="00B01D5E"/>
    <w:rsid w:val="00B04DCC"/>
    <w:rsid w:val="00B56832"/>
    <w:rsid w:val="00B7760E"/>
    <w:rsid w:val="00BA68AB"/>
    <w:rsid w:val="00BC355E"/>
    <w:rsid w:val="00BD24CB"/>
    <w:rsid w:val="00BF461C"/>
    <w:rsid w:val="00C11DFF"/>
    <w:rsid w:val="00C120A5"/>
    <w:rsid w:val="00C218E5"/>
    <w:rsid w:val="00C32B6B"/>
    <w:rsid w:val="00C445B1"/>
    <w:rsid w:val="00CA743B"/>
    <w:rsid w:val="00CA793F"/>
    <w:rsid w:val="00CB3CBE"/>
    <w:rsid w:val="00CF7EFE"/>
    <w:rsid w:val="00D13320"/>
    <w:rsid w:val="00D358D8"/>
    <w:rsid w:val="00D61B6B"/>
    <w:rsid w:val="00D838AC"/>
    <w:rsid w:val="00D83B15"/>
    <w:rsid w:val="00D8600E"/>
    <w:rsid w:val="00DB102B"/>
    <w:rsid w:val="00DC573B"/>
    <w:rsid w:val="00E03742"/>
    <w:rsid w:val="00E26072"/>
    <w:rsid w:val="00E5567A"/>
    <w:rsid w:val="00E6747E"/>
    <w:rsid w:val="00E710CF"/>
    <w:rsid w:val="00EC0C33"/>
    <w:rsid w:val="00F168D4"/>
    <w:rsid w:val="00F463AE"/>
    <w:rsid w:val="00F63221"/>
    <w:rsid w:val="00F715DB"/>
    <w:rsid w:val="00FC0D0D"/>
    <w:rsid w:val="00FC20A1"/>
    <w:rsid w:val="00FC3F90"/>
    <w:rsid w:val="00FD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53F9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32D3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rsid w:val="0083308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833081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povezava">
    <w:name w:val="Hyperlink"/>
    <w:rsid w:val="00886B7D"/>
    <w:rPr>
      <w:color w:val="0000FF"/>
      <w:u w:val="single"/>
    </w:rPr>
  </w:style>
  <w:style w:type="character" w:styleId="tevilkastrani">
    <w:name w:val="page number"/>
    <w:basedOn w:val="Privzetapisavaodstavka"/>
    <w:rsid w:val="006C5920"/>
  </w:style>
  <w:style w:type="character" w:customStyle="1" w:styleId="NogaZnak">
    <w:name w:val="Noga Znak"/>
    <w:link w:val="Noga"/>
    <w:uiPriority w:val="99"/>
    <w:rsid w:val="00080B06"/>
    <w:rPr>
      <w:sz w:val="24"/>
      <w:szCs w:val="24"/>
    </w:rPr>
  </w:style>
  <w:style w:type="character" w:customStyle="1" w:styleId="GlavaZnak">
    <w:name w:val="Glava Znak"/>
    <w:aliases w:val="Znak Znak"/>
    <w:link w:val="Glava"/>
    <w:rsid w:val="000975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ivate\Projekti\Infrastruktura\Vzor&#269;na_razpisna\Blank_pag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56788-76B1-4A1A-A399-EBD32BDA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Blank_page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Bostjan Ferk</dc:creator>
  <cp:keywords/>
  <cp:lastModifiedBy>nina pekolj</cp:lastModifiedBy>
  <cp:revision>14</cp:revision>
  <cp:lastPrinted>1899-12-31T23:00:00Z</cp:lastPrinted>
  <dcterms:created xsi:type="dcterms:W3CDTF">2017-05-26T08:13:00Z</dcterms:created>
  <dcterms:modified xsi:type="dcterms:W3CDTF">2026-06-09T12:37:00Z</dcterms:modified>
</cp:coreProperties>
</file>